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0EC25" w14:textId="77777777" w:rsidR="00FC23B0" w:rsidRDefault="00FC23B0" w:rsidP="00FC23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WAYN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F403E6E" w14:textId="77777777" w:rsidR="00FC23B0" w:rsidRDefault="00FC23B0" w:rsidP="00FC23B0">
      <w:pPr>
        <w:rPr>
          <w:rFonts w:ascii="Times New Roman" w:hAnsi="Times New Roman" w:cs="Times New Roman"/>
        </w:rPr>
      </w:pPr>
    </w:p>
    <w:p w14:paraId="1EA7C686" w14:textId="77777777" w:rsidR="00FC23B0" w:rsidRDefault="00FC23B0" w:rsidP="00FC23B0">
      <w:pPr>
        <w:rPr>
          <w:rFonts w:ascii="Times New Roman" w:hAnsi="Times New Roman" w:cs="Times New Roman"/>
        </w:rPr>
      </w:pPr>
    </w:p>
    <w:p w14:paraId="2577BDE0" w14:textId="77777777" w:rsidR="00FC23B0" w:rsidRDefault="00FC23B0" w:rsidP="00FC23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Shakledge</w:t>
      </w:r>
      <w:proofErr w:type="spellEnd"/>
      <w:r>
        <w:rPr>
          <w:rFonts w:ascii="Times New Roman" w:hAnsi="Times New Roman" w:cs="Times New Roman"/>
        </w:rPr>
        <w:t xml:space="preserve"> of Derby(q.v.),</w:t>
      </w:r>
    </w:p>
    <w:p w14:paraId="7DBC00E1" w14:textId="77777777" w:rsidR="00FC23B0" w:rsidRDefault="00FC23B0" w:rsidP="00FC23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Etwall</w:t>
      </w:r>
      <w:proofErr w:type="spellEnd"/>
      <w:r>
        <w:rPr>
          <w:rFonts w:ascii="Times New Roman" w:hAnsi="Times New Roman" w:cs="Times New Roman"/>
        </w:rPr>
        <w:t xml:space="preserve"> of Kegworth, Leicestershire(q.v.), Robert Bate of Derby(q.v.)</w:t>
      </w:r>
    </w:p>
    <w:p w14:paraId="307AB505" w14:textId="77777777" w:rsidR="00FC23B0" w:rsidRDefault="00FC23B0" w:rsidP="00FC23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Henry Herford of Derby(q.v.).</w:t>
      </w:r>
    </w:p>
    <w:p w14:paraId="6E7F4F44" w14:textId="77777777" w:rsidR="00FC23B0" w:rsidRDefault="00FC23B0" w:rsidP="00FC23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59F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510C45D" w14:textId="77777777" w:rsidR="00FC23B0" w:rsidRDefault="00FC23B0" w:rsidP="00FC23B0">
      <w:pPr>
        <w:rPr>
          <w:rFonts w:ascii="Times New Roman" w:hAnsi="Times New Roman" w:cs="Times New Roman"/>
        </w:rPr>
      </w:pPr>
    </w:p>
    <w:p w14:paraId="0F49E38D" w14:textId="77777777" w:rsidR="00FC23B0" w:rsidRDefault="00FC23B0" w:rsidP="00FC23B0">
      <w:pPr>
        <w:rPr>
          <w:rFonts w:ascii="Times New Roman" w:hAnsi="Times New Roman" w:cs="Times New Roman"/>
        </w:rPr>
      </w:pPr>
    </w:p>
    <w:p w14:paraId="20AB61CE" w14:textId="77777777" w:rsidR="00FC23B0" w:rsidRDefault="00FC23B0" w:rsidP="00FC23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March 2019</w:t>
      </w:r>
    </w:p>
    <w:p w14:paraId="3F9AE7DE" w14:textId="77777777" w:rsidR="006B2F86" w:rsidRPr="00E71FC3" w:rsidRDefault="00FC23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24F8A" w14:textId="77777777" w:rsidR="00FC23B0" w:rsidRDefault="00FC23B0" w:rsidP="00E71FC3">
      <w:r>
        <w:separator/>
      </w:r>
    </w:p>
  </w:endnote>
  <w:endnote w:type="continuationSeparator" w:id="0">
    <w:p w14:paraId="169A5A6A" w14:textId="77777777" w:rsidR="00FC23B0" w:rsidRDefault="00FC23B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92E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DF4BC" w14:textId="77777777" w:rsidR="00FC23B0" w:rsidRDefault="00FC23B0" w:rsidP="00E71FC3">
      <w:r>
        <w:separator/>
      </w:r>
    </w:p>
  </w:footnote>
  <w:footnote w:type="continuationSeparator" w:id="0">
    <w:p w14:paraId="3F1DB54E" w14:textId="77777777" w:rsidR="00FC23B0" w:rsidRDefault="00FC23B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3B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1E998"/>
  <w15:chartTrackingRefBased/>
  <w15:docId w15:val="{A0E97F4E-D60C-4AFD-B517-F47A28D6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23B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C23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2019-04-03T20:24:00Z</dcterms:created>
  <dcterms:modified xsi:type="dcterms:W3CDTF">2019-04-03T20:24:00Z</dcterms:modified>
</cp:coreProperties>
</file>